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B604D" w14:textId="77777777" w:rsidR="002D683D" w:rsidRDefault="002D683D" w:rsidP="002D68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BASSET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d.ca.1493)</w:t>
      </w:r>
    </w:p>
    <w:p w14:paraId="6FBA3220" w14:textId="77777777" w:rsidR="002D683D" w:rsidRDefault="002D683D" w:rsidP="002D683D">
      <w:pPr>
        <w:pStyle w:val="NoSpacing"/>
        <w:rPr>
          <w:rFonts w:cs="Times New Roman"/>
          <w:szCs w:val="24"/>
        </w:rPr>
      </w:pPr>
    </w:p>
    <w:p w14:paraId="5521F2C1" w14:textId="77777777" w:rsidR="002D683D" w:rsidRDefault="002D683D" w:rsidP="002D683D">
      <w:pPr>
        <w:pStyle w:val="NoSpacing"/>
        <w:rPr>
          <w:rFonts w:cs="Times New Roman"/>
          <w:szCs w:val="24"/>
        </w:rPr>
      </w:pPr>
    </w:p>
    <w:p w14:paraId="126ABD25" w14:textId="77777777" w:rsidR="002D683D" w:rsidRDefault="002D683D" w:rsidP="002D68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Nov.1493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Hampshire.</w:t>
      </w:r>
    </w:p>
    <w:p w14:paraId="23E6DE8E" w14:textId="77777777" w:rsidR="002D683D" w:rsidRDefault="002D683D" w:rsidP="002D68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p.196)</w:t>
      </w:r>
    </w:p>
    <w:p w14:paraId="6AF4A435" w14:textId="77777777" w:rsidR="002D683D" w:rsidRDefault="002D683D" w:rsidP="002D683D">
      <w:pPr>
        <w:pStyle w:val="NoSpacing"/>
        <w:rPr>
          <w:rFonts w:cs="Times New Roman"/>
          <w:szCs w:val="24"/>
        </w:rPr>
      </w:pPr>
    </w:p>
    <w:p w14:paraId="464C6F0D" w14:textId="77777777" w:rsidR="002D683D" w:rsidRDefault="002D683D" w:rsidP="002D683D">
      <w:pPr>
        <w:pStyle w:val="NoSpacing"/>
        <w:rPr>
          <w:rFonts w:cs="Times New Roman"/>
          <w:szCs w:val="24"/>
        </w:rPr>
      </w:pPr>
    </w:p>
    <w:p w14:paraId="7D4D31D7" w14:textId="77777777" w:rsidR="002D683D" w:rsidRDefault="002D683D" w:rsidP="002D68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December 2023</w:t>
      </w:r>
    </w:p>
    <w:p w14:paraId="7CA0D4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FB301" w14:textId="77777777" w:rsidR="002D683D" w:rsidRDefault="002D683D" w:rsidP="009139A6">
      <w:r>
        <w:separator/>
      </w:r>
    </w:p>
  </w:endnote>
  <w:endnote w:type="continuationSeparator" w:id="0">
    <w:p w14:paraId="695DE74D" w14:textId="77777777" w:rsidR="002D683D" w:rsidRDefault="002D68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E94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29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756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0099F" w14:textId="77777777" w:rsidR="002D683D" w:rsidRDefault="002D683D" w:rsidP="009139A6">
      <w:r>
        <w:separator/>
      </w:r>
    </w:p>
  </w:footnote>
  <w:footnote w:type="continuationSeparator" w:id="0">
    <w:p w14:paraId="2793331C" w14:textId="77777777" w:rsidR="002D683D" w:rsidRDefault="002D68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1A0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856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85C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3D"/>
    <w:rsid w:val="000666E0"/>
    <w:rsid w:val="002510B7"/>
    <w:rsid w:val="002D683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CB66D"/>
  <w15:chartTrackingRefBased/>
  <w15:docId w15:val="{C6B0A648-3B65-47E8-956F-FFE2CCEA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2023-12-25T18:41:00Z</dcterms:created>
  <dcterms:modified xsi:type="dcterms:W3CDTF">2023-12-25T18:41:00Z</dcterms:modified>
</cp:coreProperties>
</file>